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78E28" w14:textId="77777777" w:rsidR="00E03C7A" w:rsidRDefault="00E03C7A" w:rsidP="00C47DC8">
      <w:pPr>
        <w:rPr>
          <w:sz w:val="16"/>
          <w:szCs w:val="16"/>
        </w:rPr>
      </w:pPr>
    </w:p>
    <w:p w14:paraId="44E55545" w14:textId="77777777" w:rsidR="00C47DC8" w:rsidRPr="008C3011" w:rsidRDefault="00C47DC8" w:rsidP="00C47DC8">
      <w:r w:rsidRPr="008C3011">
        <w:t>Příloh</w:t>
      </w:r>
      <w:r w:rsidR="00DD04D6" w:rsidRPr="008C3011">
        <w:t>a č. 5_Seznam významných stavebních prací</w:t>
      </w:r>
    </w:p>
    <w:p w14:paraId="2D050F82" w14:textId="77777777" w:rsidR="002F4035" w:rsidRPr="008C3011" w:rsidRDefault="002F4035" w:rsidP="00C47DC8">
      <w:pPr>
        <w:rPr>
          <w:b/>
        </w:rPr>
      </w:pPr>
    </w:p>
    <w:p w14:paraId="3630C718" w14:textId="77777777" w:rsidR="00C47DC8" w:rsidRPr="008C3011" w:rsidRDefault="00C47DC8" w:rsidP="00C47DC8">
      <w:pPr>
        <w:rPr>
          <w:b/>
        </w:rPr>
      </w:pPr>
    </w:p>
    <w:p w14:paraId="0852A788" w14:textId="472A9E57" w:rsidR="00DD44A3" w:rsidRPr="008C3011" w:rsidRDefault="00DD44A3" w:rsidP="00DD44A3">
      <w:pPr>
        <w:jc w:val="center"/>
        <w:rPr>
          <w:b/>
        </w:rPr>
      </w:pPr>
      <w:r w:rsidRPr="008C3011">
        <w:rPr>
          <w:b/>
        </w:rPr>
        <w:t xml:space="preserve">ČESTNÉ </w:t>
      </w:r>
      <w:r w:rsidR="008C3011" w:rsidRPr="008C3011">
        <w:rPr>
          <w:b/>
        </w:rPr>
        <w:t>PROHLÁŠENÍ – SEZNAM</w:t>
      </w:r>
      <w:r w:rsidR="00DD04D6" w:rsidRPr="008C3011">
        <w:rPr>
          <w:b/>
        </w:rPr>
        <w:t xml:space="preserve"> VÝZNAMNÝCH STAVEBNÍCH PRACÍ</w:t>
      </w:r>
    </w:p>
    <w:p w14:paraId="65F1CEA4" w14:textId="77777777" w:rsidR="00DD44A3" w:rsidRPr="008C3011" w:rsidRDefault="00DD44A3" w:rsidP="00DD44A3">
      <w:pPr>
        <w:jc w:val="center"/>
      </w:pPr>
    </w:p>
    <w:p w14:paraId="0891594D" w14:textId="77777777" w:rsidR="002F4035" w:rsidRPr="008C3011" w:rsidRDefault="002F4035" w:rsidP="00AC6D6A">
      <w:pPr>
        <w:spacing w:line="180" w:lineRule="auto"/>
        <w:jc w:val="both"/>
        <w:rPr>
          <w:b/>
          <w:u w:val="single"/>
        </w:rPr>
      </w:pPr>
    </w:p>
    <w:p w14:paraId="4B1B8BC8" w14:textId="4FF4EB60" w:rsidR="00DD44A3" w:rsidRPr="008C3011" w:rsidRDefault="00DD44A3" w:rsidP="00AC6D6A">
      <w:pPr>
        <w:spacing w:line="180" w:lineRule="auto"/>
        <w:jc w:val="both"/>
        <w:rPr>
          <w:b/>
        </w:rPr>
      </w:pPr>
      <w:r w:rsidRPr="008C3011">
        <w:rPr>
          <w:b/>
          <w:u w:val="single"/>
        </w:rPr>
        <w:t>Název veřejné zakázky:</w:t>
      </w:r>
      <w:r w:rsidR="00C47DC8" w:rsidRPr="008C3011">
        <w:rPr>
          <w:b/>
        </w:rPr>
        <w:t xml:space="preserve"> </w:t>
      </w:r>
      <w:r w:rsidR="00AC6D6A" w:rsidRPr="008C3011">
        <w:rPr>
          <w:b/>
        </w:rPr>
        <w:tab/>
      </w:r>
      <w:r w:rsidR="00AC6D6A" w:rsidRPr="008C3011">
        <w:rPr>
          <w:b/>
        </w:rPr>
        <w:tab/>
      </w:r>
      <w:r w:rsidR="00990CC2" w:rsidRPr="008C3011">
        <w:rPr>
          <w:b/>
        </w:rPr>
        <w:t xml:space="preserve">Změna dokončené stavby – </w:t>
      </w:r>
      <w:proofErr w:type="spellStart"/>
      <w:r w:rsidR="00990CC2" w:rsidRPr="008C3011">
        <w:rPr>
          <w:b/>
        </w:rPr>
        <w:t>workoutové</w:t>
      </w:r>
      <w:proofErr w:type="spellEnd"/>
      <w:r w:rsidR="00990CC2" w:rsidRPr="008C3011">
        <w:rPr>
          <w:b/>
        </w:rPr>
        <w:t xml:space="preserve"> hřiště</w:t>
      </w:r>
    </w:p>
    <w:p w14:paraId="7ACE42F5" w14:textId="77777777" w:rsidR="00DD44A3" w:rsidRPr="008C3011" w:rsidRDefault="00DD44A3" w:rsidP="00AC6D6A">
      <w:pPr>
        <w:spacing w:line="180" w:lineRule="auto"/>
        <w:jc w:val="center"/>
      </w:pPr>
    </w:p>
    <w:p w14:paraId="55EB9FE6" w14:textId="77777777" w:rsidR="00DD44A3" w:rsidRPr="008C3011" w:rsidRDefault="00DD44A3" w:rsidP="00AC6D6A">
      <w:pPr>
        <w:spacing w:line="180" w:lineRule="auto"/>
        <w:rPr>
          <w:b/>
          <w:u w:val="single"/>
        </w:rPr>
      </w:pPr>
      <w:r w:rsidRPr="008C3011">
        <w:rPr>
          <w:b/>
          <w:u w:val="single"/>
        </w:rPr>
        <w:t>Zadavatel:</w:t>
      </w:r>
    </w:p>
    <w:p w14:paraId="4B620DCD" w14:textId="77777777" w:rsidR="002F4035" w:rsidRPr="008C3011" w:rsidRDefault="002F4035" w:rsidP="00AC6D6A">
      <w:pPr>
        <w:spacing w:line="180" w:lineRule="auto"/>
        <w:rPr>
          <w:b/>
          <w:u w:val="single"/>
        </w:rPr>
      </w:pPr>
    </w:p>
    <w:p w14:paraId="0BB843BF" w14:textId="77777777" w:rsidR="00DD44A3" w:rsidRPr="008C3011" w:rsidRDefault="00DD44A3" w:rsidP="00AC6D6A">
      <w:pPr>
        <w:spacing w:line="180" w:lineRule="auto"/>
        <w:ind w:left="2124" w:hanging="2124"/>
        <w:jc w:val="both"/>
      </w:pPr>
      <w:r w:rsidRPr="008C3011">
        <w:t>název:</w:t>
      </w:r>
      <w:r w:rsidRPr="008C3011">
        <w:rPr>
          <w:b/>
        </w:rPr>
        <w:tab/>
      </w:r>
      <w:r w:rsidR="00AC6D6A" w:rsidRPr="008C3011">
        <w:rPr>
          <w:b/>
        </w:rPr>
        <w:tab/>
      </w:r>
      <w:r w:rsidR="00AC6D6A" w:rsidRPr="008C3011">
        <w:rPr>
          <w:b/>
        </w:rPr>
        <w:tab/>
      </w:r>
      <w:r w:rsidRPr="008C3011">
        <w:t>Obchodní akademie a Jazyková škola s právem s</w:t>
      </w:r>
      <w:r w:rsidR="007553ED" w:rsidRPr="008C3011">
        <w:t>tátní jazykové zkoušky, Písek, Č</w:t>
      </w:r>
      <w:r w:rsidRPr="008C3011">
        <w:t>elakovského 200</w:t>
      </w:r>
    </w:p>
    <w:p w14:paraId="370BBACC" w14:textId="77777777" w:rsidR="00C47DC8" w:rsidRPr="008C3011" w:rsidRDefault="00C47DC8" w:rsidP="00AC6D6A">
      <w:pPr>
        <w:spacing w:line="180" w:lineRule="auto"/>
        <w:ind w:left="2124" w:hanging="2124"/>
        <w:jc w:val="both"/>
        <w:rPr>
          <w:b/>
          <w:bCs/>
        </w:rPr>
      </w:pPr>
    </w:p>
    <w:p w14:paraId="5809F7BA" w14:textId="03847567" w:rsidR="00DD44A3" w:rsidRPr="008C3011" w:rsidRDefault="007553ED" w:rsidP="00AC6D6A">
      <w:pPr>
        <w:spacing w:line="180" w:lineRule="auto"/>
        <w:jc w:val="both"/>
      </w:pPr>
      <w:r w:rsidRPr="008C3011">
        <w:t>se sídlem:</w:t>
      </w:r>
      <w:r w:rsidRPr="008C3011">
        <w:tab/>
      </w:r>
      <w:r w:rsidRPr="008C3011">
        <w:tab/>
      </w:r>
      <w:r w:rsidRPr="008C3011">
        <w:tab/>
      </w:r>
      <w:r w:rsidRPr="008C3011">
        <w:tab/>
        <w:t>Č</w:t>
      </w:r>
      <w:r w:rsidR="00DD44A3" w:rsidRPr="008C3011">
        <w:t xml:space="preserve">elakovského 200, 397 </w:t>
      </w:r>
      <w:r w:rsidR="008C3011" w:rsidRPr="008C3011">
        <w:t>01 Písek</w:t>
      </w:r>
    </w:p>
    <w:p w14:paraId="11718FB0" w14:textId="77777777" w:rsidR="00C47DC8" w:rsidRPr="008C3011" w:rsidRDefault="00C47DC8" w:rsidP="00AC6D6A">
      <w:pPr>
        <w:spacing w:line="180" w:lineRule="auto"/>
        <w:jc w:val="both"/>
        <w:rPr>
          <w:bCs/>
        </w:rPr>
      </w:pPr>
    </w:p>
    <w:p w14:paraId="4CA202BE" w14:textId="77777777" w:rsidR="00DD44A3" w:rsidRPr="008C3011" w:rsidRDefault="00DD44A3" w:rsidP="00AC6D6A">
      <w:pPr>
        <w:spacing w:line="180" w:lineRule="auto"/>
        <w:jc w:val="both"/>
      </w:pPr>
      <w:r w:rsidRPr="008C3011">
        <w:rPr>
          <w:bCs/>
        </w:rPr>
        <w:t xml:space="preserve">IČ: </w:t>
      </w:r>
      <w:r w:rsidRPr="008C3011">
        <w:rPr>
          <w:bCs/>
        </w:rPr>
        <w:tab/>
      </w:r>
      <w:r w:rsidRPr="008C3011">
        <w:rPr>
          <w:bCs/>
        </w:rPr>
        <w:tab/>
      </w:r>
      <w:r w:rsidRPr="008C3011">
        <w:rPr>
          <w:bCs/>
        </w:rPr>
        <w:tab/>
      </w:r>
      <w:r w:rsidR="00AC6D6A" w:rsidRPr="008C3011">
        <w:rPr>
          <w:bCs/>
        </w:rPr>
        <w:tab/>
      </w:r>
      <w:r w:rsidR="00AC6D6A" w:rsidRPr="008C3011">
        <w:rPr>
          <w:bCs/>
        </w:rPr>
        <w:tab/>
      </w:r>
      <w:r w:rsidRPr="008C3011">
        <w:t>60869089</w:t>
      </w:r>
    </w:p>
    <w:p w14:paraId="7E500883" w14:textId="77777777" w:rsidR="00C47DC8" w:rsidRPr="008C3011" w:rsidRDefault="00C47DC8" w:rsidP="00AC6D6A">
      <w:pPr>
        <w:spacing w:line="180" w:lineRule="auto"/>
        <w:jc w:val="both"/>
      </w:pPr>
    </w:p>
    <w:p w14:paraId="5F639375" w14:textId="77777777" w:rsidR="00DD44A3" w:rsidRPr="008C3011" w:rsidRDefault="00DD44A3" w:rsidP="00AC6D6A">
      <w:pPr>
        <w:widowControl w:val="0"/>
        <w:autoSpaceDE w:val="0"/>
        <w:autoSpaceDN w:val="0"/>
        <w:adjustRightInd w:val="0"/>
        <w:snapToGrid w:val="0"/>
        <w:spacing w:line="180" w:lineRule="auto"/>
        <w:jc w:val="both"/>
      </w:pPr>
      <w:r w:rsidRPr="008C3011">
        <w:rPr>
          <w:bCs/>
        </w:rPr>
        <w:t>jejímž jménem jedná</w:t>
      </w:r>
      <w:r w:rsidRPr="008C3011">
        <w:t>:</w:t>
      </w:r>
      <w:r w:rsidRPr="008C3011">
        <w:tab/>
      </w:r>
      <w:r w:rsidR="00AC6D6A" w:rsidRPr="008C3011">
        <w:tab/>
      </w:r>
      <w:r w:rsidR="00AC6D6A" w:rsidRPr="008C3011">
        <w:tab/>
      </w:r>
      <w:r w:rsidRPr="008C3011">
        <w:t xml:space="preserve">Mgr. Pavel Sekyrka, </w:t>
      </w:r>
      <w:proofErr w:type="spellStart"/>
      <w:r w:rsidRPr="008C3011">
        <w:t>Th.D</w:t>
      </w:r>
      <w:proofErr w:type="spellEnd"/>
      <w:r w:rsidRPr="008C3011">
        <w:t>.</w:t>
      </w:r>
    </w:p>
    <w:p w14:paraId="0A1CD1BD" w14:textId="77777777" w:rsidR="00C47DC8" w:rsidRPr="008C3011" w:rsidRDefault="00AC6D6A" w:rsidP="00AC6D6A">
      <w:pPr>
        <w:widowControl w:val="0"/>
        <w:autoSpaceDE w:val="0"/>
        <w:autoSpaceDN w:val="0"/>
        <w:adjustRightInd w:val="0"/>
        <w:snapToGrid w:val="0"/>
        <w:spacing w:line="180" w:lineRule="auto"/>
        <w:jc w:val="both"/>
      </w:pPr>
      <w:r w:rsidRPr="008C3011">
        <w:tab/>
      </w:r>
    </w:p>
    <w:p w14:paraId="0EA6F829" w14:textId="77777777" w:rsidR="00DD44A3" w:rsidRPr="008C3011" w:rsidRDefault="00DD44A3" w:rsidP="00AC6D6A">
      <w:pPr>
        <w:widowControl w:val="0"/>
        <w:autoSpaceDE w:val="0"/>
        <w:autoSpaceDN w:val="0"/>
        <w:adjustRightInd w:val="0"/>
        <w:snapToGrid w:val="0"/>
        <w:spacing w:line="180" w:lineRule="auto"/>
        <w:jc w:val="both"/>
      </w:pPr>
      <w:r w:rsidRPr="008C3011">
        <w:t>telefon:</w:t>
      </w:r>
      <w:r w:rsidRPr="008C3011">
        <w:tab/>
      </w:r>
      <w:r w:rsidRPr="008C3011">
        <w:tab/>
      </w:r>
      <w:r w:rsidR="00AC6D6A" w:rsidRPr="008C3011">
        <w:tab/>
      </w:r>
      <w:r w:rsidR="00AC6D6A" w:rsidRPr="008C3011">
        <w:tab/>
      </w:r>
      <w:r w:rsidRPr="008C3011">
        <w:t>776 701</w:t>
      </w:r>
      <w:r w:rsidR="00C47DC8" w:rsidRPr="008C3011">
        <w:t> </w:t>
      </w:r>
      <w:r w:rsidRPr="008C3011">
        <w:t>745</w:t>
      </w:r>
    </w:p>
    <w:p w14:paraId="368AEEB9" w14:textId="77777777" w:rsidR="00C47DC8" w:rsidRPr="008C3011" w:rsidRDefault="00C47DC8" w:rsidP="00AC6D6A">
      <w:pPr>
        <w:widowControl w:val="0"/>
        <w:autoSpaceDE w:val="0"/>
        <w:autoSpaceDN w:val="0"/>
        <w:adjustRightInd w:val="0"/>
        <w:snapToGrid w:val="0"/>
        <w:spacing w:line="180" w:lineRule="auto"/>
        <w:jc w:val="both"/>
        <w:rPr>
          <w:b/>
        </w:rPr>
      </w:pPr>
    </w:p>
    <w:p w14:paraId="0AF50108" w14:textId="77777777" w:rsidR="00DD44A3" w:rsidRPr="008C3011" w:rsidRDefault="00DD44A3" w:rsidP="00AC6D6A">
      <w:pPr>
        <w:widowControl w:val="0"/>
        <w:autoSpaceDE w:val="0"/>
        <w:autoSpaceDN w:val="0"/>
        <w:adjustRightInd w:val="0"/>
        <w:snapToGrid w:val="0"/>
        <w:spacing w:line="180" w:lineRule="auto"/>
        <w:jc w:val="both"/>
        <w:rPr>
          <w:color w:val="000000"/>
        </w:rPr>
      </w:pPr>
      <w:r w:rsidRPr="008C3011">
        <w:rPr>
          <w:color w:val="000000"/>
        </w:rPr>
        <w:t>e-mail:</w:t>
      </w:r>
      <w:r w:rsidRPr="008C3011">
        <w:rPr>
          <w:color w:val="000000"/>
        </w:rPr>
        <w:tab/>
      </w:r>
      <w:r w:rsidRPr="008C3011">
        <w:rPr>
          <w:color w:val="000000"/>
        </w:rPr>
        <w:tab/>
      </w:r>
      <w:r w:rsidRPr="008C3011">
        <w:rPr>
          <w:color w:val="000000"/>
        </w:rPr>
        <w:tab/>
      </w:r>
      <w:r w:rsidR="00AC6D6A" w:rsidRPr="008C3011">
        <w:rPr>
          <w:color w:val="000000"/>
        </w:rPr>
        <w:tab/>
      </w:r>
      <w:r w:rsidR="00AC6D6A" w:rsidRPr="008C3011">
        <w:rPr>
          <w:color w:val="000000"/>
        </w:rPr>
        <w:tab/>
      </w:r>
      <w:hyperlink r:id="rId8" w:history="1">
        <w:r w:rsidRPr="008C3011">
          <w:rPr>
            <w:rStyle w:val="Hypertextovodkaz"/>
          </w:rPr>
          <w:t>sekyrka@oa-pisek.cz</w:t>
        </w:r>
      </w:hyperlink>
    </w:p>
    <w:p w14:paraId="743550DE" w14:textId="77777777" w:rsidR="00DD44A3" w:rsidRPr="008C3011" w:rsidRDefault="00DD44A3" w:rsidP="00AC6D6A">
      <w:pPr>
        <w:widowControl w:val="0"/>
        <w:autoSpaceDE w:val="0"/>
        <w:autoSpaceDN w:val="0"/>
        <w:adjustRightInd w:val="0"/>
        <w:snapToGrid w:val="0"/>
        <w:spacing w:line="180" w:lineRule="auto"/>
        <w:jc w:val="both"/>
        <w:rPr>
          <w:color w:val="000000"/>
        </w:rPr>
      </w:pPr>
    </w:p>
    <w:p w14:paraId="3C6C40FF" w14:textId="77777777" w:rsidR="00DD44A3" w:rsidRPr="008C3011" w:rsidRDefault="00DD44A3" w:rsidP="00AC6D6A">
      <w:pPr>
        <w:spacing w:line="180" w:lineRule="auto"/>
        <w:rPr>
          <w:b/>
          <w:u w:val="single"/>
        </w:rPr>
      </w:pPr>
      <w:r w:rsidRPr="008C3011">
        <w:rPr>
          <w:b/>
          <w:u w:val="single"/>
        </w:rPr>
        <w:t>Uchazeč:</w:t>
      </w:r>
    </w:p>
    <w:p w14:paraId="2006434A" w14:textId="77777777" w:rsidR="00DD44A3" w:rsidRPr="008C3011" w:rsidRDefault="00DD44A3" w:rsidP="00AC6D6A">
      <w:pPr>
        <w:spacing w:line="180" w:lineRule="auto"/>
      </w:pPr>
    </w:p>
    <w:p w14:paraId="2B5040C1" w14:textId="77777777" w:rsidR="00DD44A3" w:rsidRPr="008C3011" w:rsidRDefault="00DD44A3" w:rsidP="00AC6D6A">
      <w:pPr>
        <w:spacing w:line="180" w:lineRule="auto"/>
        <w:rPr>
          <w:b/>
          <w:color w:val="000000"/>
        </w:rPr>
      </w:pPr>
      <w:r w:rsidRPr="008C3011">
        <w:t>název:</w:t>
      </w:r>
      <w:r w:rsidRPr="008C3011">
        <w:rPr>
          <w:b/>
        </w:rPr>
        <w:tab/>
      </w:r>
      <w:r w:rsidRPr="008C3011">
        <w:rPr>
          <w:b/>
        </w:rPr>
        <w:tab/>
      </w:r>
      <w:r w:rsidRPr="008C3011">
        <w:rPr>
          <w:b/>
          <w:color w:val="000000"/>
        </w:rPr>
        <w:tab/>
      </w:r>
      <w:r w:rsidRPr="008C3011">
        <w:rPr>
          <w:b/>
          <w:color w:val="000000"/>
        </w:rPr>
        <w:tab/>
      </w:r>
      <w:r w:rsidRPr="008C3011">
        <w:rPr>
          <w:b/>
          <w:color w:val="000000"/>
        </w:rPr>
        <w:tab/>
        <w:t>.....................................................................................</w:t>
      </w:r>
    </w:p>
    <w:p w14:paraId="40D101E8" w14:textId="77777777" w:rsidR="00DD44A3" w:rsidRPr="008C3011" w:rsidRDefault="00DD44A3" w:rsidP="00AC6D6A">
      <w:pPr>
        <w:spacing w:line="180" w:lineRule="auto"/>
        <w:rPr>
          <w:b/>
          <w:bCs/>
        </w:rPr>
      </w:pPr>
    </w:p>
    <w:p w14:paraId="2D42FA4C" w14:textId="77777777" w:rsidR="00DD44A3" w:rsidRPr="008C3011" w:rsidRDefault="00DD44A3" w:rsidP="00AC6D6A">
      <w:pPr>
        <w:spacing w:line="180" w:lineRule="auto"/>
      </w:pPr>
      <w:r w:rsidRPr="008C3011">
        <w:t>se sídlem:</w:t>
      </w:r>
      <w:r w:rsidRPr="008C3011">
        <w:tab/>
      </w:r>
      <w:r w:rsidRPr="008C3011">
        <w:tab/>
      </w:r>
      <w:r w:rsidRPr="008C3011">
        <w:tab/>
      </w:r>
      <w:r w:rsidRPr="008C3011">
        <w:tab/>
        <w:t>......................................................................................</w:t>
      </w:r>
    </w:p>
    <w:p w14:paraId="7D89075A" w14:textId="77777777" w:rsidR="00DD44A3" w:rsidRPr="008C3011" w:rsidRDefault="00DD44A3" w:rsidP="00AC6D6A">
      <w:pPr>
        <w:spacing w:line="180" w:lineRule="auto"/>
        <w:rPr>
          <w:bCs/>
        </w:rPr>
      </w:pPr>
    </w:p>
    <w:p w14:paraId="0CEC0E6B" w14:textId="77777777" w:rsidR="00DD44A3" w:rsidRPr="008C3011" w:rsidRDefault="00DD44A3" w:rsidP="00AC6D6A">
      <w:pPr>
        <w:spacing w:line="180" w:lineRule="auto"/>
        <w:rPr>
          <w:bCs/>
        </w:rPr>
      </w:pPr>
      <w:r w:rsidRPr="008C3011">
        <w:rPr>
          <w:bCs/>
        </w:rPr>
        <w:t xml:space="preserve">IČ: </w:t>
      </w:r>
      <w:r w:rsidRPr="008C3011">
        <w:rPr>
          <w:bCs/>
        </w:rPr>
        <w:tab/>
      </w:r>
      <w:r w:rsidRPr="008C3011">
        <w:rPr>
          <w:bCs/>
        </w:rPr>
        <w:tab/>
      </w:r>
      <w:r w:rsidRPr="008C3011">
        <w:rPr>
          <w:bCs/>
        </w:rPr>
        <w:tab/>
      </w:r>
      <w:r w:rsidRPr="008C3011">
        <w:rPr>
          <w:bCs/>
        </w:rPr>
        <w:tab/>
      </w:r>
      <w:r w:rsidRPr="008C3011">
        <w:rPr>
          <w:bCs/>
        </w:rPr>
        <w:tab/>
        <w:t>......................................................................................</w:t>
      </w:r>
    </w:p>
    <w:p w14:paraId="56F1E920" w14:textId="77777777" w:rsidR="00DD44A3" w:rsidRPr="008C3011" w:rsidRDefault="00DD44A3" w:rsidP="00AC6D6A">
      <w:pPr>
        <w:spacing w:line="180" w:lineRule="auto"/>
      </w:pPr>
    </w:p>
    <w:p w14:paraId="19894AB1" w14:textId="77777777" w:rsidR="00DD44A3" w:rsidRPr="008C3011" w:rsidRDefault="00DD44A3" w:rsidP="00AC6D6A">
      <w:pPr>
        <w:spacing w:line="180" w:lineRule="auto"/>
      </w:pPr>
      <w:r w:rsidRPr="008C3011">
        <w:t>DIČ:</w:t>
      </w:r>
      <w:r w:rsidRPr="008C3011">
        <w:tab/>
      </w:r>
      <w:r w:rsidRPr="008C3011">
        <w:tab/>
      </w:r>
      <w:r w:rsidRPr="008C3011">
        <w:tab/>
      </w:r>
      <w:r w:rsidRPr="008C3011">
        <w:tab/>
      </w:r>
      <w:r w:rsidRPr="008C3011">
        <w:tab/>
        <w:t>......................................................................................</w:t>
      </w:r>
    </w:p>
    <w:p w14:paraId="43032884" w14:textId="77777777" w:rsidR="00DD44A3" w:rsidRPr="008C3011" w:rsidRDefault="00DD44A3" w:rsidP="00AC6D6A">
      <w:pPr>
        <w:spacing w:line="180" w:lineRule="auto"/>
        <w:rPr>
          <w:bCs/>
        </w:rPr>
      </w:pPr>
    </w:p>
    <w:p w14:paraId="6B361CFA" w14:textId="77777777" w:rsidR="00DD44A3" w:rsidRPr="008C3011" w:rsidRDefault="00DD44A3" w:rsidP="00AC6D6A">
      <w:pPr>
        <w:widowControl w:val="0"/>
        <w:autoSpaceDE w:val="0"/>
        <w:autoSpaceDN w:val="0"/>
        <w:adjustRightInd w:val="0"/>
        <w:snapToGrid w:val="0"/>
        <w:spacing w:line="180" w:lineRule="auto"/>
      </w:pPr>
      <w:r w:rsidRPr="008C3011">
        <w:rPr>
          <w:bCs/>
        </w:rPr>
        <w:t>jejímž jménem jedná</w:t>
      </w:r>
      <w:r w:rsidRPr="008C3011">
        <w:t>:</w:t>
      </w:r>
      <w:r w:rsidRPr="008C3011">
        <w:tab/>
      </w:r>
      <w:r w:rsidRPr="008C3011">
        <w:tab/>
      </w:r>
      <w:r w:rsidRPr="008C3011">
        <w:tab/>
        <w:t>.......................................................................................</w:t>
      </w:r>
    </w:p>
    <w:p w14:paraId="16029889" w14:textId="77777777" w:rsidR="00DD44A3" w:rsidRPr="008C3011" w:rsidRDefault="00DD44A3" w:rsidP="00AC6D6A">
      <w:pPr>
        <w:widowControl w:val="0"/>
        <w:autoSpaceDE w:val="0"/>
        <w:autoSpaceDN w:val="0"/>
        <w:adjustRightInd w:val="0"/>
        <w:snapToGrid w:val="0"/>
        <w:spacing w:line="180" w:lineRule="auto"/>
      </w:pPr>
    </w:p>
    <w:p w14:paraId="7CA28107" w14:textId="77777777" w:rsidR="00DD44A3" w:rsidRPr="008C3011" w:rsidRDefault="00DD44A3" w:rsidP="00AC6D6A">
      <w:pPr>
        <w:widowControl w:val="0"/>
        <w:autoSpaceDE w:val="0"/>
        <w:autoSpaceDN w:val="0"/>
        <w:adjustRightInd w:val="0"/>
        <w:snapToGrid w:val="0"/>
        <w:spacing w:line="180" w:lineRule="auto"/>
      </w:pPr>
      <w:r w:rsidRPr="008C3011">
        <w:t>telefon:</w:t>
      </w:r>
      <w:r w:rsidRPr="008C3011">
        <w:tab/>
      </w:r>
      <w:r w:rsidRPr="008C3011">
        <w:tab/>
      </w:r>
      <w:r w:rsidRPr="008C3011">
        <w:tab/>
      </w:r>
      <w:r w:rsidRPr="008C3011">
        <w:tab/>
        <w:t>.......................................................................................</w:t>
      </w:r>
    </w:p>
    <w:p w14:paraId="013CF1C4" w14:textId="77777777" w:rsidR="00DD44A3" w:rsidRPr="008C3011" w:rsidRDefault="00DD44A3" w:rsidP="00AC6D6A">
      <w:pPr>
        <w:widowControl w:val="0"/>
        <w:autoSpaceDE w:val="0"/>
        <w:autoSpaceDN w:val="0"/>
        <w:adjustRightInd w:val="0"/>
        <w:snapToGrid w:val="0"/>
        <w:spacing w:line="180" w:lineRule="auto"/>
        <w:rPr>
          <w:b/>
        </w:rPr>
      </w:pPr>
    </w:p>
    <w:p w14:paraId="1A13A860" w14:textId="77777777" w:rsidR="00DD44A3" w:rsidRPr="008C3011" w:rsidRDefault="00DD44A3" w:rsidP="00AC6D6A">
      <w:pPr>
        <w:widowControl w:val="0"/>
        <w:autoSpaceDE w:val="0"/>
        <w:autoSpaceDN w:val="0"/>
        <w:adjustRightInd w:val="0"/>
        <w:snapToGrid w:val="0"/>
        <w:spacing w:line="180" w:lineRule="auto"/>
        <w:rPr>
          <w:color w:val="000000"/>
        </w:rPr>
      </w:pPr>
      <w:r w:rsidRPr="008C3011">
        <w:rPr>
          <w:color w:val="000000"/>
        </w:rPr>
        <w:t>e-mail:</w:t>
      </w:r>
      <w:r w:rsidRPr="008C3011">
        <w:rPr>
          <w:color w:val="000000"/>
        </w:rPr>
        <w:tab/>
      </w:r>
      <w:r w:rsidRPr="008C3011">
        <w:rPr>
          <w:color w:val="000000"/>
        </w:rPr>
        <w:tab/>
      </w:r>
      <w:r w:rsidRPr="008C3011">
        <w:rPr>
          <w:color w:val="000000"/>
        </w:rPr>
        <w:tab/>
      </w:r>
      <w:r w:rsidRPr="008C3011">
        <w:rPr>
          <w:color w:val="000000"/>
        </w:rPr>
        <w:tab/>
      </w:r>
      <w:r w:rsidRPr="008C3011">
        <w:rPr>
          <w:color w:val="000000"/>
        </w:rPr>
        <w:tab/>
        <w:t>.......................................................................................</w:t>
      </w:r>
    </w:p>
    <w:p w14:paraId="7F2F18E1" w14:textId="77777777" w:rsidR="00DD44A3" w:rsidRPr="008C3011" w:rsidRDefault="00DD44A3" w:rsidP="00AC6D6A">
      <w:pPr>
        <w:jc w:val="center"/>
        <w:rPr>
          <w:b/>
        </w:rPr>
      </w:pPr>
    </w:p>
    <w:p w14:paraId="4CDA694F" w14:textId="77777777" w:rsidR="00DD44A3" w:rsidRPr="008C3011" w:rsidRDefault="00DD44A3" w:rsidP="00DD44A3">
      <w:pPr>
        <w:autoSpaceDE w:val="0"/>
        <w:autoSpaceDN w:val="0"/>
        <w:adjustRightInd w:val="0"/>
        <w:jc w:val="both"/>
        <w:rPr>
          <w:bCs/>
        </w:rPr>
      </w:pPr>
    </w:p>
    <w:p w14:paraId="7206DDC7" w14:textId="633832F7" w:rsidR="00DD44A3" w:rsidRPr="008C3011" w:rsidRDefault="00AC6D6A" w:rsidP="00DD44A3">
      <w:pPr>
        <w:autoSpaceDE w:val="0"/>
        <w:autoSpaceDN w:val="0"/>
        <w:adjustRightInd w:val="0"/>
        <w:jc w:val="both"/>
        <w:rPr>
          <w:bCs/>
        </w:rPr>
      </w:pPr>
      <w:r w:rsidRPr="008C3011">
        <w:rPr>
          <w:bCs/>
        </w:rPr>
        <w:t>U</w:t>
      </w:r>
      <w:r w:rsidR="00DD44A3" w:rsidRPr="008C3011">
        <w:rPr>
          <w:bCs/>
        </w:rPr>
        <w:t xml:space="preserve">chazeč čestně prohlašuje, že splňuje technické kvalifikační předpoklady a předkládá seznam významných dodávek, který musí obsahovat alespoň tři zakázky ve výši min. </w:t>
      </w:r>
      <w:r w:rsidR="00C47DC8" w:rsidRPr="008C3011">
        <w:rPr>
          <w:bCs/>
        </w:rPr>
        <w:t>400 000</w:t>
      </w:r>
      <w:r w:rsidR="00DD44A3" w:rsidRPr="008C3011">
        <w:rPr>
          <w:bCs/>
        </w:rPr>
        <w:t xml:space="preserve"> Kč bez DPH (každá zakázka jednotlivě), jejichž předmět odpovídá předmětu dotčené veřejné zak</w:t>
      </w:r>
      <w:r w:rsidR="007553ED" w:rsidRPr="008C3011">
        <w:rPr>
          <w:bCs/>
        </w:rPr>
        <w:t xml:space="preserve">ázky </w:t>
      </w:r>
      <w:r w:rsidR="00990CC2" w:rsidRPr="008C3011">
        <w:rPr>
          <w:bCs/>
        </w:rPr>
        <w:t xml:space="preserve">(konstrukce zámečnické, svislé a kompletní konstrukce, komunikace, dokončovací konstrukce na pozemních stavbách, povlakové krytiny, bourání konstrukcí a izolace tepelné) </w:t>
      </w:r>
      <w:r w:rsidR="00DD44A3" w:rsidRPr="008C3011">
        <w:rPr>
          <w:bCs/>
        </w:rPr>
        <w:t>a byly realizované d</w:t>
      </w:r>
      <w:r w:rsidR="007553ED" w:rsidRPr="008C3011">
        <w:rPr>
          <w:bCs/>
        </w:rPr>
        <w:t>odavatelem v posledních pěti</w:t>
      </w:r>
      <w:r w:rsidR="00DD44A3" w:rsidRPr="008C3011">
        <w:rPr>
          <w:bCs/>
        </w:rPr>
        <w:t xml:space="preserve"> letech. </w:t>
      </w:r>
    </w:p>
    <w:p w14:paraId="0C771295" w14:textId="77777777" w:rsidR="00DD44A3" w:rsidRPr="008C3011" w:rsidRDefault="00DD44A3" w:rsidP="00DD44A3">
      <w:pPr>
        <w:autoSpaceDE w:val="0"/>
        <w:autoSpaceDN w:val="0"/>
        <w:adjustRightInd w:val="0"/>
        <w:jc w:val="both"/>
        <w:rPr>
          <w:b/>
          <w:bCs/>
        </w:rPr>
      </w:pPr>
    </w:p>
    <w:p w14:paraId="4F109833" w14:textId="77777777" w:rsidR="00DD44A3" w:rsidRPr="008C3011" w:rsidRDefault="00DD44A3" w:rsidP="00DD44A3"/>
    <w:tbl>
      <w:tblPr>
        <w:tblW w:w="13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2422"/>
        <w:gridCol w:w="2404"/>
        <w:gridCol w:w="4065"/>
        <w:gridCol w:w="1690"/>
        <w:gridCol w:w="2436"/>
      </w:tblGrid>
      <w:tr w:rsidR="00C47DC8" w:rsidRPr="008C3011" w14:paraId="611E656D" w14:textId="77777777" w:rsidTr="008C3011">
        <w:trPr>
          <w:trHeight w:hRule="exact" w:val="1489"/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4AABAD99" w14:textId="77777777" w:rsidR="00C47DC8" w:rsidRPr="008C3011" w:rsidRDefault="00C47DC8" w:rsidP="00610432">
            <w:pPr>
              <w:tabs>
                <w:tab w:val="left" w:pos="720"/>
              </w:tabs>
              <w:jc w:val="center"/>
            </w:pPr>
            <w:r w:rsidRPr="008C3011">
              <w:t>č.</w:t>
            </w:r>
          </w:p>
        </w:tc>
        <w:tc>
          <w:tcPr>
            <w:tcW w:w="2422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72FB4F4" w14:textId="77777777" w:rsidR="00C47DC8" w:rsidRPr="008C3011" w:rsidRDefault="00C47DC8" w:rsidP="00610432">
            <w:pPr>
              <w:tabs>
                <w:tab w:val="left" w:pos="720"/>
              </w:tabs>
              <w:jc w:val="center"/>
            </w:pPr>
            <w:r w:rsidRPr="008C3011">
              <w:t>Název objednatele</w:t>
            </w:r>
          </w:p>
        </w:tc>
        <w:tc>
          <w:tcPr>
            <w:tcW w:w="240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C3DBD79" w14:textId="77777777" w:rsidR="00C47DC8" w:rsidRPr="008C3011" w:rsidRDefault="00C47DC8" w:rsidP="00610432">
            <w:pPr>
              <w:tabs>
                <w:tab w:val="left" w:pos="720"/>
              </w:tabs>
              <w:jc w:val="center"/>
            </w:pPr>
            <w:r w:rsidRPr="008C3011">
              <w:t>Název akce</w:t>
            </w:r>
          </w:p>
        </w:tc>
        <w:tc>
          <w:tcPr>
            <w:tcW w:w="406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79A93B7" w14:textId="77777777" w:rsidR="00C47DC8" w:rsidRPr="008C3011" w:rsidRDefault="00C47DC8" w:rsidP="00610432">
            <w:pPr>
              <w:tabs>
                <w:tab w:val="left" w:pos="720"/>
              </w:tabs>
              <w:jc w:val="center"/>
            </w:pPr>
            <w:r w:rsidRPr="008C3011">
              <w:t>Předmět a popis realizovaných dodávek</w:t>
            </w:r>
          </w:p>
        </w:tc>
        <w:tc>
          <w:tcPr>
            <w:tcW w:w="169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0219544" w14:textId="77777777" w:rsidR="00C47DC8" w:rsidRPr="008C3011" w:rsidRDefault="00C47DC8" w:rsidP="00610432">
            <w:pPr>
              <w:tabs>
                <w:tab w:val="left" w:pos="720"/>
              </w:tabs>
              <w:jc w:val="center"/>
            </w:pPr>
            <w:r w:rsidRPr="008C3011">
              <w:t>Výše finančního plnění bez DPH</w:t>
            </w:r>
          </w:p>
        </w:tc>
        <w:tc>
          <w:tcPr>
            <w:tcW w:w="243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3683DF9" w14:textId="77777777" w:rsidR="00C47DC8" w:rsidRPr="008C3011" w:rsidRDefault="00C47DC8" w:rsidP="00610432">
            <w:pPr>
              <w:tabs>
                <w:tab w:val="left" w:pos="720"/>
              </w:tabs>
              <w:jc w:val="center"/>
            </w:pPr>
            <w:r w:rsidRPr="008C3011">
              <w:t>Kontaktní osoba objednatele k ověření poskytnutého plnění včetně telefonního čísla a e-mailu</w:t>
            </w:r>
          </w:p>
        </w:tc>
      </w:tr>
      <w:tr w:rsidR="00C47DC8" w:rsidRPr="008C3011" w14:paraId="73F2EE07" w14:textId="77777777" w:rsidTr="00185608">
        <w:trPr>
          <w:trHeight w:hRule="exact" w:val="568"/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625FCFB" w14:textId="77777777" w:rsidR="00C47DC8" w:rsidRPr="008C3011" w:rsidRDefault="00C47DC8" w:rsidP="00610432">
            <w:pPr>
              <w:tabs>
                <w:tab w:val="left" w:pos="720"/>
              </w:tabs>
            </w:pPr>
            <w:r w:rsidRPr="008C3011">
              <w:t>1.</w:t>
            </w:r>
          </w:p>
        </w:tc>
        <w:tc>
          <w:tcPr>
            <w:tcW w:w="2422" w:type="dxa"/>
            <w:tcBorders>
              <w:top w:val="double" w:sz="4" w:space="0" w:color="auto"/>
            </w:tcBorders>
            <w:vAlign w:val="center"/>
          </w:tcPr>
          <w:p w14:paraId="5A672916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  <w:tc>
          <w:tcPr>
            <w:tcW w:w="2404" w:type="dxa"/>
            <w:tcBorders>
              <w:top w:val="double" w:sz="4" w:space="0" w:color="auto"/>
            </w:tcBorders>
            <w:vAlign w:val="center"/>
          </w:tcPr>
          <w:p w14:paraId="42A00D27" w14:textId="77777777" w:rsidR="00C47DC8" w:rsidRPr="008C3011" w:rsidRDefault="00C47DC8" w:rsidP="00610432">
            <w:pPr>
              <w:tabs>
                <w:tab w:val="left" w:pos="720"/>
              </w:tabs>
              <w:jc w:val="center"/>
            </w:pPr>
          </w:p>
        </w:tc>
        <w:tc>
          <w:tcPr>
            <w:tcW w:w="4065" w:type="dxa"/>
            <w:tcBorders>
              <w:top w:val="double" w:sz="4" w:space="0" w:color="auto"/>
            </w:tcBorders>
            <w:vAlign w:val="center"/>
          </w:tcPr>
          <w:p w14:paraId="11257B0B" w14:textId="77777777" w:rsidR="00C47DC8" w:rsidRPr="008C3011" w:rsidRDefault="00C47DC8" w:rsidP="00610432">
            <w:pPr>
              <w:tabs>
                <w:tab w:val="left" w:pos="720"/>
              </w:tabs>
              <w:jc w:val="center"/>
            </w:pPr>
          </w:p>
        </w:tc>
        <w:tc>
          <w:tcPr>
            <w:tcW w:w="1690" w:type="dxa"/>
            <w:tcBorders>
              <w:top w:val="double" w:sz="4" w:space="0" w:color="auto"/>
            </w:tcBorders>
            <w:vAlign w:val="center"/>
          </w:tcPr>
          <w:p w14:paraId="65EE21B8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  <w:tc>
          <w:tcPr>
            <w:tcW w:w="243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B90900B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</w:tr>
      <w:tr w:rsidR="00C47DC8" w:rsidRPr="008C3011" w14:paraId="6AD3DF97" w14:textId="77777777" w:rsidTr="00185608">
        <w:trPr>
          <w:trHeight w:hRule="exact" w:val="545"/>
          <w:jc w:val="center"/>
        </w:trPr>
        <w:tc>
          <w:tcPr>
            <w:tcW w:w="836" w:type="dxa"/>
            <w:tcBorders>
              <w:left w:val="double" w:sz="4" w:space="0" w:color="auto"/>
            </w:tcBorders>
            <w:vAlign w:val="center"/>
          </w:tcPr>
          <w:p w14:paraId="49A28272" w14:textId="77777777" w:rsidR="00C47DC8" w:rsidRPr="008C3011" w:rsidRDefault="00C47DC8" w:rsidP="00610432">
            <w:pPr>
              <w:tabs>
                <w:tab w:val="left" w:pos="720"/>
              </w:tabs>
            </w:pPr>
            <w:r w:rsidRPr="008C3011">
              <w:t>2.</w:t>
            </w:r>
          </w:p>
        </w:tc>
        <w:tc>
          <w:tcPr>
            <w:tcW w:w="2422" w:type="dxa"/>
            <w:vAlign w:val="center"/>
          </w:tcPr>
          <w:p w14:paraId="7A732BA6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  <w:tc>
          <w:tcPr>
            <w:tcW w:w="2404" w:type="dxa"/>
            <w:vAlign w:val="center"/>
          </w:tcPr>
          <w:p w14:paraId="2F5E7026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  <w:tc>
          <w:tcPr>
            <w:tcW w:w="4065" w:type="dxa"/>
            <w:vAlign w:val="center"/>
          </w:tcPr>
          <w:p w14:paraId="55012A8F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  <w:tc>
          <w:tcPr>
            <w:tcW w:w="1690" w:type="dxa"/>
            <w:vAlign w:val="center"/>
          </w:tcPr>
          <w:p w14:paraId="28CA981A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  <w:tc>
          <w:tcPr>
            <w:tcW w:w="2436" w:type="dxa"/>
            <w:tcBorders>
              <w:right w:val="double" w:sz="4" w:space="0" w:color="auto"/>
            </w:tcBorders>
            <w:vAlign w:val="center"/>
          </w:tcPr>
          <w:p w14:paraId="7F39E35A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</w:tr>
      <w:tr w:rsidR="00C47DC8" w:rsidRPr="008C3011" w14:paraId="27FDFE80" w14:textId="77777777" w:rsidTr="00185608">
        <w:trPr>
          <w:trHeight w:hRule="exact" w:val="555"/>
          <w:jc w:val="center"/>
        </w:trPr>
        <w:tc>
          <w:tcPr>
            <w:tcW w:w="83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D359346" w14:textId="77777777" w:rsidR="00C47DC8" w:rsidRPr="008C3011" w:rsidRDefault="00C47DC8" w:rsidP="00610432">
            <w:pPr>
              <w:tabs>
                <w:tab w:val="left" w:pos="720"/>
              </w:tabs>
            </w:pPr>
            <w:r w:rsidRPr="008C3011">
              <w:t>3.</w:t>
            </w:r>
          </w:p>
        </w:tc>
        <w:tc>
          <w:tcPr>
            <w:tcW w:w="2422" w:type="dxa"/>
            <w:tcBorders>
              <w:bottom w:val="double" w:sz="4" w:space="0" w:color="auto"/>
            </w:tcBorders>
            <w:vAlign w:val="center"/>
          </w:tcPr>
          <w:p w14:paraId="6B5FC22A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  <w:tc>
          <w:tcPr>
            <w:tcW w:w="2404" w:type="dxa"/>
            <w:tcBorders>
              <w:bottom w:val="double" w:sz="4" w:space="0" w:color="auto"/>
            </w:tcBorders>
            <w:vAlign w:val="center"/>
          </w:tcPr>
          <w:p w14:paraId="53A8A803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  <w:tc>
          <w:tcPr>
            <w:tcW w:w="4065" w:type="dxa"/>
            <w:tcBorders>
              <w:bottom w:val="double" w:sz="4" w:space="0" w:color="auto"/>
            </w:tcBorders>
            <w:vAlign w:val="center"/>
          </w:tcPr>
          <w:p w14:paraId="08426485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  <w:tc>
          <w:tcPr>
            <w:tcW w:w="1690" w:type="dxa"/>
            <w:tcBorders>
              <w:bottom w:val="double" w:sz="4" w:space="0" w:color="auto"/>
            </w:tcBorders>
            <w:vAlign w:val="center"/>
          </w:tcPr>
          <w:p w14:paraId="7616E53B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  <w:tc>
          <w:tcPr>
            <w:tcW w:w="243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764FAFF" w14:textId="77777777" w:rsidR="00C47DC8" w:rsidRPr="008C3011" w:rsidRDefault="00C47DC8" w:rsidP="00610432">
            <w:pPr>
              <w:tabs>
                <w:tab w:val="left" w:pos="720"/>
              </w:tabs>
            </w:pPr>
          </w:p>
        </w:tc>
      </w:tr>
    </w:tbl>
    <w:p w14:paraId="561943A0" w14:textId="77777777" w:rsidR="00DD44A3" w:rsidRPr="008C3011" w:rsidRDefault="00DD44A3" w:rsidP="00DD44A3"/>
    <w:p w14:paraId="224423C6" w14:textId="77777777" w:rsidR="00DD44A3" w:rsidRPr="008C3011" w:rsidRDefault="00DD44A3" w:rsidP="00DD44A3">
      <w:r w:rsidRPr="008C3011">
        <w:t>V ............................................., dne .......................</w:t>
      </w:r>
    </w:p>
    <w:p w14:paraId="2B1D23D2" w14:textId="77777777" w:rsidR="00DD44A3" w:rsidRPr="008C3011" w:rsidRDefault="00DD44A3" w:rsidP="00DD44A3"/>
    <w:p w14:paraId="17F3EE4E" w14:textId="77777777" w:rsidR="00DD44A3" w:rsidRPr="008C3011" w:rsidRDefault="00DD44A3" w:rsidP="00DD44A3"/>
    <w:p w14:paraId="0409F6F6" w14:textId="77777777" w:rsidR="00DD44A3" w:rsidRPr="008C3011" w:rsidRDefault="00DD44A3" w:rsidP="00DD44A3">
      <w:pPr>
        <w:tabs>
          <w:tab w:val="left" w:pos="5103"/>
        </w:tabs>
      </w:pPr>
      <w:r w:rsidRPr="008C3011">
        <w:t xml:space="preserve">titul, jméno a příjmení osoby </w:t>
      </w:r>
    </w:p>
    <w:p w14:paraId="0D53FFEE" w14:textId="77777777" w:rsidR="00DD44A3" w:rsidRPr="008C3011" w:rsidRDefault="00DD44A3" w:rsidP="00DD44A3">
      <w:pPr>
        <w:tabs>
          <w:tab w:val="left" w:pos="5103"/>
        </w:tabs>
      </w:pPr>
      <w:r w:rsidRPr="008C3011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15A49A5" wp14:editId="7FC7FE8D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193674</wp:posOffset>
                </wp:positionV>
                <wp:extent cx="2533650" cy="0"/>
                <wp:effectExtent l="0" t="0" r="19050" b="19050"/>
                <wp:wrapNone/>
                <wp:docPr id="7" name="Přímá spojnice se šipko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2C42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7" o:spid="_x0000_s1026" type="#_x0000_t32" style="position:absolute;margin-left:254.65pt;margin-top:15.25pt;width:199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BLSkXfOwIAAE4EAAAOAAAAAAAA&#10;AAAAAAAAAC4CAABkcnMvZTJvRG9jLnhtbFBLAQItABQABgAIAAAAIQAG7PWA3QAAAAkBAAAPAAAA&#10;AAAAAAAAAAAAAJUEAABkcnMvZG93bnJldi54bWxQSwUGAAAAAAQABADzAAAAnwUAAAAA&#10;"/>
            </w:pict>
          </mc:Fallback>
        </mc:AlternateContent>
      </w:r>
      <w:r w:rsidRPr="008C3011">
        <w:t>oprávněné jednat jménem uchazeče:</w:t>
      </w:r>
      <w:r w:rsidRPr="008C3011">
        <w:tab/>
      </w:r>
    </w:p>
    <w:p w14:paraId="6A8E08A7" w14:textId="77777777" w:rsidR="00DD44A3" w:rsidRPr="008C3011" w:rsidRDefault="00DD44A3" w:rsidP="00DD44A3">
      <w:pPr>
        <w:tabs>
          <w:tab w:val="left" w:pos="5103"/>
        </w:tabs>
      </w:pPr>
    </w:p>
    <w:p w14:paraId="65EEDB89" w14:textId="77777777" w:rsidR="00DD44A3" w:rsidRPr="008C3011" w:rsidRDefault="00DD44A3" w:rsidP="00DD44A3">
      <w:pPr>
        <w:tabs>
          <w:tab w:val="left" w:pos="5103"/>
        </w:tabs>
        <w:ind w:left="284" w:hanging="284"/>
        <w:jc w:val="both"/>
      </w:pPr>
      <w:r w:rsidRPr="008C3011">
        <w:t>razítko uchazeče a podpis osoby</w:t>
      </w:r>
    </w:p>
    <w:p w14:paraId="1769140D" w14:textId="77777777" w:rsidR="00DD44A3" w:rsidRPr="008C3011" w:rsidRDefault="00DD44A3" w:rsidP="00DD44A3">
      <w:r w:rsidRPr="008C301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67D6F98" wp14:editId="052EEFB7">
                <wp:simplePos x="0" y="0"/>
                <wp:positionH relativeFrom="column">
                  <wp:posOffset>3234055</wp:posOffset>
                </wp:positionH>
                <wp:positionV relativeFrom="paragraph">
                  <wp:posOffset>181609</wp:posOffset>
                </wp:positionV>
                <wp:extent cx="2533650" cy="0"/>
                <wp:effectExtent l="0" t="0" r="19050" b="19050"/>
                <wp:wrapNone/>
                <wp:docPr id="4" name="Přímá spojnice se šipko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5E67F5" id="Přímá spojnice se šipkou 4" o:spid="_x0000_s1026" type="#_x0000_t32" style="position:absolute;margin-left:254.65pt;margin-top:14.3pt;width:19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"/>
            </w:pict>
          </mc:Fallback>
        </mc:AlternateContent>
      </w:r>
      <w:r w:rsidRPr="008C3011">
        <w:t>oprávněné jednat jménem uchazeče:</w:t>
      </w:r>
    </w:p>
    <w:p w14:paraId="3533052C" w14:textId="77777777" w:rsidR="007F376B" w:rsidRPr="008C3011" w:rsidRDefault="007F376B" w:rsidP="00DD44A3"/>
    <w:sectPr w:rsidR="007F376B" w:rsidRPr="008C3011" w:rsidSect="00DD44A3">
      <w:headerReference w:type="default" r:id="rId9"/>
      <w:footerReference w:type="default" r:id="rId10"/>
      <w:type w:val="continuous"/>
      <w:pgSz w:w="16840" w:h="11907" w:orient="landscape" w:code="9"/>
      <w:pgMar w:top="1134" w:right="426" w:bottom="1134" w:left="1418" w:header="284" w:footer="62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443D9" w14:textId="77777777" w:rsidR="00BD0F7B" w:rsidRDefault="00BD0F7B" w:rsidP="00D36F34">
      <w:r>
        <w:separator/>
      </w:r>
    </w:p>
  </w:endnote>
  <w:endnote w:type="continuationSeparator" w:id="0">
    <w:p w14:paraId="45EA2024" w14:textId="77777777" w:rsidR="00BD0F7B" w:rsidRDefault="00BD0F7B" w:rsidP="00D3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sanova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D227B" w14:textId="77777777" w:rsidR="00010D5A" w:rsidRDefault="00376A6C" w:rsidP="00A45629">
    <w:pPr>
      <w:pStyle w:val="Zpat"/>
      <w:tabs>
        <w:tab w:val="clear" w:pos="4536"/>
        <w:tab w:val="left" w:pos="2268"/>
        <w:tab w:val="left" w:pos="3780"/>
        <w:tab w:val="left" w:pos="5245"/>
        <w:tab w:val="left" w:pos="6804"/>
      </w:tabs>
    </w:pPr>
    <w:r>
      <w:rPr>
        <w:rFonts w:ascii="Bosanova" w:hAnsi="Bosanova"/>
        <w:noProof/>
        <w:color w:val="9E0A2D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947C91" wp14:editId="4C7B8BAF">
              <wp:simplePos x="0" y="0"/>
              <wp:positionH relativeFrom="column">
                <wp:posOffset>-1270</wp:posOffset>
              </wp:positionH>
              <wp:positionV relativeFrom="paragraph">
                <wp:posOffset>101599</wp:posOffset>
              </wp:positionV>
              <wp:extent cx="9372600" cy="46355"/>
              <wp:effectExtent l="0" t="0" r="19050" b="29845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2600" cy="4635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4595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.1pt;margin-top:8pt;width:738pt;height:3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" strokecolor="#c00000" strokeweight="1.5pt"/>
          </w:pict>
        </mc:Fallback>
      </mc:AlternateContent>
    </w:r>
  </w:p>
  <w:p w14:paraId="1AC088C0" w14:textId="6C1F38A5" w:rsidR="00951FBE" w:rsidRDefault="003B399F" w:rsidP="00D45158">
    <w:pPr>
      <w:pStyle w:val="Zpat"/>
      <w:tabs>
        <w:tab w:val="clear" w:pos="4536"/>
        <w:tab w:val="left" w:pos="2604"/>
        <w:tab w:val="left" w:pos="4158"/>
        <w:tab w:val="left" w:pos="5865"/>
        <w:tab w:val="left" w:pos="7643"/>
      </w:tabs>
    </w:pPr>
    <w:r>
      <w:t xml:space="preserve">BANKOVNÍ </w:t>
    </w:r>
    <w:proofErr w:type="gramStart"/>
    <w:r>
      <w:t xml:space="preserve">SPOJENÍ  </w:t>
    </w:r>
    <w:r w:rsidR="0090212C">
      <w:tab/>
    </w:r>
    <w:proofErr w:type="gramEnd"/>
    <w:r>
      <w:t>IČ</w:t>
    </w:r>
    <w:r w:rsidR="00951FBE">
      <w:tab/>
    </w:r>
    <w:r w:rsidR="008C3011">
      <w:t>DAT. SCHRÁNKA</w:t>
    </w:r>
    <w:r w:rsidR="00951FBE">
      <w:tab/>
    </w:r>
    <w:r w:rsidR="003B04B1">
      <w:t>TELEFON</w:t>
    </w:r>
    <w:r w:rsidR="00B510FE">
      <w:t xml:space="preserve"> </w:t>
    </w:r>
    <w:r w:rsidR="00B510FE">
      <w:tab/>
    </w:r>
    <w:r w:rsidR="00951FBE">
      <w:t>E-MAIL</w:t>
    </w:r>
  </w:p>
  <w:p w14:paraId="674AECD6" w14:textId="31EE603C" w:rsidR="00010D5A" w:rsidRPr="00A00717" w:rsidRDefault="00B3228B" w:rsidP="00D45158">
    <w:pPr>
      <w:pStyle w:val="Zpat"/>
      <w:tabs>
        <w:tab w:val="clear" w:pos="4536"/>
        <w:tab w:val="left" w:pos="1440"/>
        <w:tab w:val="left" w:pos="2632"/>
        <w:tab w:val="left" w:pos="4172"/>
        <w:tab w:val="left" w:pos="5865"/>
        <w:tab w:val="left" w:pos="6120"/>
        <w:tab w:val="left" w:pos="7685"/>
      </w:tabs>
    </w:pPr>
    <w:r>
      <w:t>7563420297/0100</w:t>
    </w:r>
    <w:r>
      <w:tab/>
      <w:t>60869089</w:t>
    </w:r>
    <w:r>
      <w:tab/>
    </w:r>
    <w:r w:rsidR="008C3011">
      <w:t>fpavi2b</w:t>
    </w:r>
    <w:r w:rsidR="003B04B1">
      <w:tab/>
    </w:r>
    <w:r>
      <w:t>38</w:t>
    </w:r>
    <w:r w:rsidR="00951FBE">
      <w:t>2</w:t>
    </w:r>
    <w:r w:rsidR="00867836">
      <w:t> </w:t>
    </w:r>
    <w:r w:rsidR="00951FBE">
      <w:t>214</w:t>
    </w:r>
    <w:r w:rsidR="00AD237B">
      <w:t> </w:t>
    </w:r>
    <w:r w:rsidR="00951FBE">
      <w:t>887</w:t>
    </w:r>
    <w:r w:rsidR="00951FBE">
      <w:tab/>
    </w:r>
    <w:r w:rsidR="00CC0EA7">
      <w:t>sekretariat@oa-pisek.cz</w:t>
    </w:r>
  </w:p>
  <w:p w14:paraId="406CCBB2" w14:textId="77777777" w:rsidR="00951FBE" w:rsidRDefault="00951FBE" w:rsidP="00E16AF9">
    <w:pPr>
      <w:pStyle w:val="Zpat"/>
      <w:tabs>
        <w:tab w:val="clear" w:pos="4536"/>
        <w:tab w:val="clear" w:pos="9072"/>
        <w:tab w:val="left" w:pos="2700"/>
        <w:tab w:val="left" w:pos="5040"/>
        <w:tab w:val="left" w:pos="7230"/>
        <w:tab w:val="left" w:pos="7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2C9E4" w14:textId="77777777" w:rsidR="00BD0F7B" w:rsidRDefault="00BD0F7B" w:rsidP="00D36F34">
      <w:r>
        <w:separator/>
      </w:r>
    </w:p>
  </w:footnote>
  <w:footnote w:type="continuationSeparator" w:id="0">
    <w:p w14:paraId="088849E1" w14:textId="77777777" w:rsidR="00BD0F7B" w:rsidRDefault="00BD0F7B" w:rsidP="00D3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175"/>
      <w:gridCol w:w="12257"/>
    </w:tblGrid>
    <w:tr w:rsidR="0016125C" w:rsidRPr="0016125C" w14:paraId="532FE067" w14:textId="77777777" w:rsidTr="00DD44A3">
      <w:trPr>
        <w:trHeight w:val="1446"/>
      </w:trPr>
      <w:tc>
        <w:tcPr>
          <w:tcW w:w="3175" w:type="dxa"/>
          <w:tcBorders>
            <w:top w:val="nil"/>
            <w:left w:val="nil"/>
            <w:bottom w:val="nil"/>
            <w:right w:val="nil"/>
          </w:tcBorders>
        </w:tcPr>
        <w:p w14:paraId="14F9E4B7" w14:textId="77777777" w:rsidR="00CE4F3F" w:rsidRPr="0016125C" w:rsidRDefault="00376A6C" w:rsidP="0016125C">
          <w:pPr>
            <w:pStyle w:val="Zhlav"/>
            <w:tabs>
              <w:tab w:val="clear" w:pos="9072"/>
              <w:tab w:val="right" w:pos="9639"/>
            </w:tabs>
            <w:rPr>
              <w:rFonts w:ascii="Bosanova" w:hAnsi="Bosanova"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4CB6EB3E" wp14:editId="206B9233">
                <wp:simplePos x="0" y="0"/>
                <wp:positionH relativeFrom="column">
                  <wp:posOffset>-11430</wp:posOffset>
                </wp:positionH>
                <wp:positionV relativeFrom="paragraph">
                  <wp:posOffset>0</wp:posOffset>
                </wp:positionV>
                <wp:extent cx="962025" cy="733425"/>
                <wp:effectExtent l="0" t="0" r="9525" b="9525"/>
                <wp:wrapThrough wrapText="bothSides">
                  <wp:wrapPolygon edited="0">
                    <wp:start x="0" y="0"/>
                    <wp:lineTo x="0" y="21319"/>
                    <wp:lineTo x="21386" y="21319"/>
                    <wp:lineTo x="21386" y="0"/>
                    <wp:lineTo x="0" y="0"/>
                  </wp:wrapPolygon>
                </wp:wrapThrough>
                <wp:docPr id="3" name="obrázek 2" descr="logo mal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mal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257" w:type="dxa"/>
          <w:tcBorders>
            <w:top w:val="nil"/>
            <w:left w:val="nil"/>
            <w:bottom w:val="nil"/>
            <w:right w:val="nil"/>
          </w:tcBorders>
        </w:tcPr>
        <w:p w14:paraId="51C7ECD6" w14:textId="77777777" w:rsidR="00382D9B" w:rsidRPr="00376A6C" w:rsidRDefault="00382D9B" w:rsidP="0016125C">
          <w:pPr>
            <w:pStyle w:val="Zhlav"/>
            <w:tabs>
              <w:tab w:val="left" w:pos="1843"/>
            </w:tabs>
            <w:rPr>
              <w:rFonts w:ascii="Bosanova" w:hAnsi="Bosanova"/>
              <w:color w:val="9E0A2D"/>
              <w:sz w:val="24"/>
              <w:szCs w:val="24"/>
            </w:rPr>
          </w:pPr>
        </w:p>
        <w:p w14:paraId="7DD5BBF5" w14:textId="77777777" w:rsidR="0021441E" w:rsidRPr="00376A6C" w:rsidRDefault="0021441E" w:rsidP="0016125C">
          <w:pPr>
            <w:pStyle w:val="Zhlav"/>
            <w:tabs>
              <w:tab w:val="left" w:pos="1843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Obchodní akademie a Jazyková škola </w:t>
          </w:r>
          <w:r w:rsidR="00376A6C" w:rsidRPr="00376A6C">
            <w:rPr>
              <w:rFonts w:asciiTheme="majorHAnsi" w:hAnsiTheme="majorHAnsi"/>
              <w:color w:val="9E0A2D"/>
              <w:sz w:val="24"/>
              <w:szCs w:val="24"/>
            </w:rPr>
            <w:t>s právem státní jazykové zkoušky</w:t>
          </w:r>
        </w:p>
        <w:p w14:paraId="0B98ADA1" w14:textId="77777777" w:rsidR="0021441E" w:rsidRPr="00376A6C" w:rsidRDefault="00376A6C" w:rsidP="0016125C">
          <w:pPr>
            <w:pStyle w:val="Zhlav"/>
            <w:tabs>
              <w:tab w:val="left" w:pos="1985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Čelakovského </w:t>
          </w:r>
          <w:proofErr w:type="gramStart"/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>200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, </w:t>
          </w:r>
          <w:r>
            <w:rPr>
              <w:rFonts w:asciiTheme="majorHAnsi" w:hAnsiTheme="majorHAnsi"/>
              <w:color w:val="9E0A2D"/>
              <w:sz w:val="24"/>
              <w:szCs w:val="24"/>
            </w:rPr>
            <w:t xml:space="preserve"> 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>397</w:t>
          </w:r>
          <w:proofErr w:type="gramEnd"/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 01  Písek</w:t>
          </w:r>
        </w:p>
        <w:p w14:paraId="7B49A445" w14:textId="77777777" w:rsidR="0021441E" w:rsidRPr="00376A6C" w:rsidRDefault="0021441E" w:rsidP="0016125C">
          <w:pPr>
            <w:pStyle w:val="Zhlav"/>
            <w:tabs>
              <w:tab w:val="clear" w:pos="9072"/>
              <w:tab w:val="right" w:pos="9639"/>
            </w:tabs>
            <w:ind w:right="378"/>
            <w:rPr>
              <w:rFonts w:ascii="Bosanova" w:hAnsi="Bosanova"/>
              <w:sz w:val="24"/>
              <w:szCs w:val="24"/>
            </w:rPr>
          </w:pPr>
        </w:p>
      </w:tc>
    </w:tr>
  </w:tbl>
  <w:p w14:paraId="6EC0BAA3" w14:textId="77777777" w:rsidR="003034BC" w:rsidRDefault="00376A6C" w:rsidP="00DD44A3">
    <w:pPr>
      <w:pStyle w:val="Zhlav"/>
      <w:tabs>
        <w:tab w:val="clear" w:pos="4536"/>
        <w:tab w:val="clear" w:pos="9072"/>
        <w:tab w:val="right" w:pos="14996"/>
      </w:tabs>
      <w:rPr>
        <w:rFonts w:ascii="Bosanova" w:hAnsi="Bosanova"/>
        <w:color w:val="AD0B32"/>
        <w:sz w:val="24"/>
        <w:szCs w:val="24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9D47ED9" wp14:editId="4813403F">
              <wp:simplePos x="0" y="0"/>
              <wp:positionH relativeFrom="column">
                <wp:posOffset>-1270</wp:posOffset>
              </wp:positionH>
              <wp:positionV relativeFrom="paragraph">
                <wp:posOffset>-16510</wp:posOffset>
              </wp:positionV>
              <wp:extent cx="9372600" cy="45720"/>
              <wp:effectExtent l="0" t="0" r="19050" b="3048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372600" cy="4572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A4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74DC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1pt;margin-top:-1.3pt;width:738pt;height:3.6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" strokecolor="#a40000" strokeweight="1.5pt"/>
          </w:pict>
        </mc:Fallback>
      </mc:AlternateContent>
    </w:r>
    <w:r w:rsidR="00DD44A3">
      <w:rPr>
        <w:rFonts w:ascii="Bosanova" w:hAnsi="Bosanova"/>
        <w:color w:val="AD0B32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265C3"/>
    <w:multiLevelType w:val="hybridMultilevel"/>
    <w:tmpl w:val="46E2AF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E5172"/>
    <w:multiLevelType w:val="hybridMultilevel"/>
    <w:tmpl w:val="6F6A9A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4144B"/>
    <w:multiLevelType w:val="hybridMultilevel"/>
    <w:tmpl w:val="FF82DF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74049"/>
    <w:multiLevelType w:val="hybridMultilevel"/>
    <w:tmpl w:val="E53A77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120433">
    <w:abstractNumId w:val="0"/>
  </w:num>
  <w:num w:numId="2" w16cid:durableId="1012101959">
    <w:abstractNumId w:val="2"/>
  </w:num>
  <w:num w:numId="3" w16cid:durableId="797381579">
    <w:abstractNumId w:val="3"/>
  </w:num>
  <w:num w:numId="4" w16cid:durableId="2107652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267"/>
    <w:rsid w:val="00010D5A"/>
    <w:rsid w:val="00011F9B"/>
    <w:rsid w:val="000139CF"/>
    <w:rsid w:val="00064D3B"/>
    <w:rsid w:val="00066729"/>
    <w:rsid w:val="00084300"/>
    <w:rsid w:val="000939A5"/>
    <w:rsid w:val="000D06E9"/>
    <w:rsid w:val="000D095B"/>
    <w:rsid w:val="000F4376"/>
    <w:rsid w:val="00116B4A"/>
    <w:rsid w:val="00131969"/>
    <w:rsid w:val="001526CC"/>
    <w:rsid w:val="0016125C"/>
    <w:rsid w:val="00185608"/>
    <w:rsid w:val="001B1428"/>
    <w:rsid w:val="001B209F"/>
    <w:rsid w:val="001C78DC"/>
    <w:rsid w:val="001E60AC"/>
    <w:rsid w:val="00211DBF"/>
    <w:rsid w:val="0021441E"/>
    <w:rsid w:val="00215DA8"/>
    <w:rsid w:val="00227F4E"/>
    <w:rsid w:val="00253555"/>
    <w:rsid w:val="00253988"/>
    <w:rsid w:val="002823D7"/>
    <w:rsid w:val="002A0865"/>
    <w:rsid w:val="002A1880"/>
    <w:rsid w:val="002D70C3"/>
    <w:rsid w:val="002F4035"/>
    <w:rsid w:val="002F63BE"/>
    <w:rsid w:val="00300A49"/>
    <w:rsid w:val="00302100"/>
    <w:rsid w:val="003034BC"/>
    <w:rsid w:val="00327499"/>
    <w:rsid w:val="0033446A"/>
    <w:rsid w:val="0035076E"/>
    <w:rsid w:val="003625B5"/>
    <w:rsid w:val="00376A6C"/>
    <w:rsid w:val="00380533"/>
    <w:rsid w:val="00382338"/>
    <w:rsid w:val="00382D9B"/>
    <w:rsid w:val="003A1F99"/>
    <w:rsid w:val="003B04B1"/>
    <w:rsid w:val="003B399F"/>
    <w:rsid w:val="003B6A43"/>
    <w:rsid w:val="003D17F7"/>
    <w:rsid w:val="003D7440"/>
    <w:rsid w:val="00413CAE"/>
    <w:rsid w:val="004219FA"/>
    <w:rsid w:val="00446980"/>
    <w:rsid w:val="00463E62"/>
    <w:rsid w:val="00463F23"/>
    <w:rsid w:val="00496264"/>
    <w:rsid w:val="004B5ED0"/>
    <w:rsid w:val="004C2DBE"/>
    <w:rsid w:val="004C73B6"/>
    <w:rsid w:val="004D4096"/>
    <w:rsid w:val="004F25B1"/>
    <w:rsid w:val="00510CBA"/>
    <w:rsid w:val="00524EFE"/>
    <w:rsid w:val="00567267"/>
    <w:rsid w:val="00576BC3"/>
    <w:rsid w:val="005D00CE"/>
    <w:rsid w:val="005D153B"/>
    <w:rsid w:val="0060194E"/>
    <w:rsid w:val="0060401E"/>
    <w:rsid w:val="00621920"/>
    <w:rsid w:val="00622D55"/>
    <w:rsid w:val="00647243"/>
    <w:rsid w:val="006536E5"/>
    <w:rsid w:val="00680262"/>
    <w:rsid w:val="006B7461"/>
    <w:rsid w:val="006F43FA"/>
    <w:rsid w:val="006F6029"/>
    <w:rsid w:val="00702C58"/>
    <w:rsid w:val="007035A6"/>
    <w:rsid w:val="00732842"/>
    <w:rsid w:val="00735AF6"/>
    <w:rsid w:val="007553ED"/>
    <w:rsid w:val="00762922"/>
    <w:rsid w:val="0077060B"/>
    <w:rsid w:val="00771EAB"/>
    <w:rsid w:val="00780968"/>
    <w:rsid w:val="00781482"/>
    <w:rsid w:val="00786E89"/>
    <w:rsid w:val="007A34F5"/>
    <w:rsid w:val="007A5D3A"/>
    <w:rsid w:val="007A7088"/>
    <w:rsid w:val="007C0B43"/>
    <w:rsid w:val="007E0951"/>
    <w:rsid w:val="007E2D24"/>
    <w:rsid w:val="007F376B"/>
    <w:rsid w:val="007F4E96"/>
    <w:rsid w:val="00815D70"/>
    <w:rsid w:val="00854A99"/>
    <w:rsid w:val="00867836"/>
    <w:rsid w:val="008739EC"/>
    <w:rsid w:val="00876821"/>
    <w:rsid w:val="008835F3"/>
    <w:rsid w:val="008A5E61"/>
    <w:rsid w:val="008C3011"/>
    <w:rsid w:val="008C764E"/>
    <w:rsid w:val="0090212C"/>
    <w:rsid w:val="00906DDF"/>
    <w:rsid w:val="00915057"/>
    <w:rsid w:val="0092203C"/>
    <w:rsid w:val="0093339D"/>
    <w:rsid w:val="009421D3"/>
    <w:rsid w:val="00951FBE"/>
    <w:rsid w:val="00980A77"/>
    <w:rsid w:val="00990CC2"/>
    <w:rsid w:val="009E2A27"/>
    <w:rsid w:val="00A00717"/>
    <w:rsid w:val="00A16DCB"/>
    <w:rsid w:val="00A45629"/>
    <w:rsid w:val="00A53CB4"/>
    <w:rsid w:val="00A64C30"/>
    <w:rsid w:val="00A95850"/>
    <w:rsid w:val="00AC1769"/>
    <w:rsid w:val="00AC6D6A"/>
    <w:rsid w:val="00AD09ED"/>
    <w:rsid w:val="00AD237B"/>
    <w:rsid w:val="00AE7595"/>
    <w:rsid w:val="00B3228B"/>
    <w:rsid w:val="00B510FE"/>
    <w:rsid w:val="00B64D81"/>
    <w:rsid w:val="00B80A35"/>
    <w:rsid w:val="00B92A2D"/>
    <w:rsid w:val="00BA28F5"/>
    <w:rsid w:val="00BC0B2B"/>
    <w:rsid w:val="00BD0F7B"/>
    <w:rsid w:val="00BD6F48"/>
    <w:rsid w:val="00C02C76"/>
    <w:rsid w:val="00C47DC8"/>
    <w:rsid w:val="00C51762"/>
    <w:rsid w:val="00C518E7"/>
    <w:rsid w:val="00C540CC"/>
    <w:rsid w:val="00C72D2B"/>
    <w:rsid w:val="00C7699B"/>
    <w:rsid w:val="00C76DF6"/>
    <w:rsid w:val="00C871C9"/>
    <w:rsid w:val="00CA36BB"/>
    <w:rsid w:val="00CB211C"/>
    <w:rsid w:val="00CB354A"/>
    <w:rsid w:val="00CC0EA7"/>
    <w:rsid w:val="00CE425D"/>
    <w:rsid w:val="00CE4621"/>
    <w:rsid w:val="00CE4F3F"/>
    <w:rsid w:val="00D13C09"/>
    <w:rsid w:val="00D234C5"/>
    <w:rsid w:val="00D36F34"/>
    <w:rsid w:val="00D45158"/>
    <w:rsid w:val="00D51A92"/>
    <w:rsid w:val="00D51CA7"/>
    <w:rsid w:val="00DA4A9D"/>
    <w:rsid w:val="00DA52DC"/>
    <w:rsid w:val="00DD04D5"/>
    <w:rsid w:val="00DD04D6"/>
    <w:rsid w:val="00DD2B10"/>
    <w:rsid w:val="00DD44A3"/>
    <w:rsid w:val="00DD5AB9"/>
    <w:rsid w:val="00E03C7A"/>
    <w:rsid w:val="00E10113"/>
    <w:rsid w:val="00E16AF9"/>
    <w:rsid w:val="00E200E3"/>
    <w:rsid w:val="00E74BFF"/>
    <w:rsid w:val="00EA6B09"/>
    <w:rsid w:val="00EB2A5C"/>
    <w:rsid w:val="00EB2C6D"/>
    <w:rsid w:val="00ED667E"/>
    <w:rsid w:val="00F147B1"/>
    <w:rsid w:val="00F34C6E"/>
    <w:rsid w:val="00F418BD"/>
    <w:rsid w:val="00F4327E"/>
    <w:rsid w:val="00F568D5"/>
    <w:rsid w:val="00F63679"/>
    <w:rsid w:val="00FA6928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6C0AE9"/>
  <w15:docId w15:val="{ABEAB873-A485-4901-B34C-73AFBE21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1CA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51CA7"/>
    <w:pPr>
      <w:keepNext/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D51CA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Zhlav">
    <w:name w:val="header"/>
    <w:basedOn w:val="Normln"/>
    <w:link w:val="ZhlavChar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hlavChar">
    <w:name w:val="Záhlaví Char"/>
    <w:link w:val="Zhlav"/>
    <w:semiHidden/>
    <w:rsid w:val="00D51CA7"/>
    <w:rPr>
      <w:sz w:val="24"/>
      <w:szCs w:val="24"/>
    </w:rPr>
  </w:style>
  <w:style w:type="paragraph" w:styleId="Zpat">
    <w:name w:val="footer"/>
    <w:basedOn w:val="Normln"/>
    <w:link w:val="ZpatChar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patChar">
    <w:name w:val="Zápatí Char"/>
    <w:link w:val="Zpat"/>
    <w:semiHidden/>
    <w:rsid w:val="00D51CA7"/>
    <w:rPr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D51CA7"/>
    <w:pPr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ZkladntextChar">
    <w:name w:val="Základní text Char"/>
    <w:link w:val="Zkladntext"/>
    <w:uiPriority w:val="99"/>
    <w:semiHidden/>
    <w:rsid w:val="00D51CA7"/>
    <w:rPr>
      <w:sz w:val="24"/>
      <w:szCs w:val="24"/>
    </w:rPr>
  </w:style>
  <w:style w:type="table" w:styleId="Mkatabulky">
    <w:name w:val="Table Grid"/>
    <w:basedOn w:val="Normlntabulka"/>
    <w:uiPriority w:val="59"/>
    <w:rsid w:val="0021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010D5A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5D153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D06E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06E9"/>
    <w:rPr>
      <w:rFonts w:ascii="Segoe UI" w:hAnsi="Segoe UI" w:cs="Segoe UI"/>
      <w:sz w:val="18"/>
      <w:szCs w:val="18"/>
    </w:rPr>
  </w:style>
  <w:style w:type="character" w:styleId="Zdraznn">
    <w:name w:val="Emphasis"/>
    <w:basedOn w:val="Standardnpsmoodstavce"/>
    <w:uiPriority w:val="20"/>
    <w:qFormat/>
    <w:rsid w:val="00064D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yrka@oa-pisek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lubarova\Desktop\Vlasta\Sm&#283;rnice\Hlavi&#269;kov&#253;%20pap&#237;r%20-%20nov&#253;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5644D-BDE5-44E2-A96F-A06BC4A85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 - nový</Template>
  <TotalTime>3</TotalTime>
  <Pages>2</Pages>
  <Words>313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NUOV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Holubářová</dc:creator>
  <cp:lastModifiedBy>Vlasta Holubářová</cp:lastModifiedBy>
  <cp:revision>2</cp:revision>
  <cp:lastPrinted>2023-04-05T07:24:00Z</cp:lastPrinted>
  <dcterms:created xsi:type="dcterms:W3CDTF">2025-03-11T13:55:00Z</dcterms:created>
  <dcterms:modified xsi:type="dcterms:W3CDTF">2025-03-11T13:55:00Z</dcterms:modified>
</cp:coreProperties>
</file>